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507" w:rsidRPr="008011DC" w:rsidRDefault="00554507" w:rsidP="003E01B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8011DC">
        <w:rPr>
          <w:rFonts w:ascii="Times New Roman" w:hAnsi="Times New Roman"/>
          <w:b/>
          <w:sz w:val="28"/>
          <w:szCs w:val="28"/>
        </w:rPr>
        <w:t>КРАСНОЯРСКИЙ КРАЙ</w:t>
      </w:r>
    </w:p>
    <w:p w:rsidR="00554507" w:rsidRPr="008011DC" w:rsidRDefault="00554507" w:rsidP="003E01B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11DC">
        <w:rPr>
          <w:rFonts w:ascii="Times New Roman" w:hAnsi="Times New Roman"/>
          <w:b/>
          <w:sz w:val="28"/>
          <w:szCs w:val="28"/>
        </w:rPr>
        <w:t>БОГОТОЛЬСКИЙ РАЙОН</w:t>
      </w:r>
    </w:p>
    <w:p w:rsidR="00554507" w:rsidRPr="008011DC" w:rsidRDefault="00554507" w:rsidP="003E01B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ЮРЬЕВСКИЙ СЕЛЬСКИЙ СОВЕТ ДЕПУТАТОВ</w:t>
      </w:r>
    </w:p>
    <w:p w:rsidR="00554507" w:rsidRPr="008011DC" w:rsidRDefault="00554507" w:rsidP="003E01BE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554507" w:rsidRPr="008011DC" w:rsidRDefault="00554507" w:rsidP="003E01B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11DC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4507" w:rsidRPr="008011DC" w:rsidRDefault="00554507" w:rsidP="003E01B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54507" w:rsidRPr="00091F33" w:rsidRDefault="00554507" w:rsidP="003E01BE">
      <w:pPr>
        <w:pStyle w:val="NoSpacing"/>
        <w:jc w:val="center"/>
        <w:rPr>
          <w:rFonts w:ascii="Times New Roman" w:hAnsi="Times New Roman"/>
          <w:b/>
        </w:rPr>
      </w:pPr>
    </w:p>
    <w:p w:rsidR="00554507" w:rsidRPr="00091F33" w:rsidRDefault="00554507" w:rsidP="003E01BE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« 05 »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b/>
            <w:sz w:val="28"/>
            <w:szCs w:val="28"/>
          </w:rPr>
          <w:t>2015</w:t>
        </w:r>
        <w:r w:rsidRPr="00091F33">
          <w:rPr>
            <w:rFonts w:ascii="Times New Roman" w:hAnsi="Times New Roman"/>
            <w:b/>
            <w:sz w:val="28"/>
            <w:szCs w:val="28"/>
          </w:rPr>
          <w:t xml:space="preserve"> г</w:t>
        </w:r>
      </w:smartTag>
      <w:r w:rsidRPr="00091F33">
        <w:rPr>
          <w:rFonts w:ascii="Times New Roman" w:hAnsi="Times New Roman"/>
          <w:b/>
          <w:sz w:val="28"/>
          <w:szCs w:val="28"/>
        </w:rPr>
        <w:t>.</w:t>
      </w:r>
      <w:r w:rsidRPr="00091F33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>с.Юрьевка</w:t>
      </w:r>
      <w:r w:rsidRPr="00091F33">
        <w:rPr>
          <w:rFonts w:ascii="Times New Roman" w:hAnsi="Times New Roman"/>
          <w:b/>
          <w:sz w:val="24"/>
          <w:szCs w:val="24"/>
        </w:rPr>
        <w:t xml:space="preserve">                                           № </w:t>
      </w:r>
      <w:r>
        <w:rPr>
          <w:rFonts w:ascii="Times New Roman" w:hAnsi="Times New Roman"/>
          <w:b/>
          <w:sz w:val="24"/>
          <w:szCs w:val="24"/>
        </w:rPr>
        <w:t>3-11</w:t>
      </w:r>
    </w:p>
    <w:p w:rsidR="00554507" w:rsidRPr="00091F33" w:rsidRDefault="00554507" w:rsidP="003E01B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54507" w:rsidRPr="00091F33" w:rsidRDefault="00554507" w:rsidP="003E01BE">
      <w:pPr>
        <w:pStyle w:val="NoSpacing"/>
        <w:rPr>
          <w:rFonts w:ascii="Times New Roman" w:hAnsi="Times New Roman"/>
          <w:b/>
        </w:rPr>
      </w:pPr>
    </w:p>
    <w:p w:rsidR="00554507" w:rsidRPr="00091F33" w:rsidRDefault="00554507" w:rsidP="003E01B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54507" w:rsidRDefault="00554507" w:rsidP="0039538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О </w:t>
      </w:r>
      <w:r>
        <w:rPr>
          <w:rFonts w:ascii="Times New Roman" w:hAnsi="Times New Roman"/>
          <w:b/>
          <w:sz w:val="24"/>
          <w:szCs w:val="24"/>
        </w:rPr>
        <w:t xml:space="preserve">ПЕРЕДАЧЕ </w:t>
      </w:r>
      <w:r w:rsidRPr="00091F33">
        <w:rPr>
          <w:rFonts w:ascii="Times New Roman" w:hAnsi="Times New Roman"/>
          <w:b/>
          <w:sz w:val="24"/>
          <w:szCs w:val="24"/>
        </w:rPr>
        <w:t xml:space="preserve">ЧАСТИ ПОЛНОМОЧИЙ </w:t>
      </w:r>
    </w:p>
    <w:p w:rsidR="00554507" w:rsidRPr="0039538E" w:rsidRDefault="00554507" w:rsidP="0039538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РЕШЕНИЮ ВОПРОСОВ </w:t>
      </w:r>
      <w:r w:rsidRPr="00091F33">
        <w:rPr>
          <w:rFonts w:ascii="Times New Roman" w:hAnsi="Times New Roman"/>
          <w:b/>
          <w:sz w:val="24"/>
          <w:szCs w:val="24"/>
        </w:rPr>
        <w:t>МЕСТНОГО</w:t>
      </w:r>
      <w:r>
        <w:rPr>
          <w:rFonts w:ascii="Times New Roman" w:hAnsi="Times New Roman"/>
          <w:b/>
          <w:sz w:val="24"/>
          <w:szCs w:val="24"/>
        </w:rPr>
        <w:t xml:space="preserve"> ЗНАЧЕНИЯ</w:t>
      </w: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целях организации деятельности органов местного самоуправления Юрьевского сельсовета, руководствуясь Федеральным законом от 06.10.2003 № 131-ФЗ «Об общих принципах организации местного самоуправления в Российской Федерации», Уставом Юрьевского сельсовета Боготольского района Красноярского края, Юрьевский сельский</w:t>
      </w:r>
      <w:r w:rsidRPr="00091F33"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54507" w:rsidRDefault="00554507" w:rsidP="003E01B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Юрьевского сельсовета Боготольского района Красноярского края передать Администрации Боготольского района Красноярского края следующие полномочия по решению вопросов местного значения:</w:t>
      </w:r>
    </w:p>
    <w:p w:rsidR="00554507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организация в границах поселения электро-, тепло- и водоснабжения населения, водоотведения, снабжения населения топливом, размещение муниципального заказа;</w:t>
      </w:r>
    </w:p>
    <w:p w:rsidR="00554507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признание граждан малоимущими</w:t>
      </w:r>
      <w:bookmarkEnd w:id="0"/>
      <w:r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>
        <w:rPr>
          <w:rFonts w:ascii="Times New Roman" w:hAnsi="Times New Roman"/>
          <w:sz w:val="28"/>
          <w:szCs w:val="28"/>
        </w:rPr>
        <w:t>вий для жилищного строительства;</w:t>
      </w:r>
    </w:p>
    <w:p w:rsidR="00554507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осуществление дорожной деятельности, обеспечение безопасности дорожного движения в границах поселения;</w:t>
      </w:r>
    </w:p>
    <w:p w:rsidR="00554507" w:rsidRPr="00722541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554507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554507" w:rsidRDefault="00554507" w:rsidP="00722541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:rsidR="00554507" w:rsidRDefault="00554507" w:rsidP="003F0376">
      <w:pPr>
        <w:pStyle w:val="ListParagraph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54507" w:rsidRPr="003F0376" w:rsidRDefault="00554507" w:rsidP="003F0376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Соглашение о передаче части полномочий по решению вопросов местного значения с методикой расчета годового объема межбюджетных трансфертов, необходимой для осуществления передаваемых полномочий, согласно приложению.</w:t>
      </w:r>
    </w:p>
    <w:p w:rsidR="00554507" w:rsidRDefault="00554507" w:rsidP="00F84A21">
      <w:pPr>
        <w:pStyle w:val="ListParagraph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54507" w:rsidRPr="003B4FB6" w:rsidRDefault="00554507" w:rsidP="003B4FB6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Юрьевского сельсовета Боготольского района Красноярского края в рамках переданных полномочий заключить с Администрацией Боготольского района Красноярского края соглашение о передаче осуществления части полномочий по решению вопросов местного значения.</w:t>
      </w:r>
    </w:p>
    <w:p w:rsidR="00554507" w:rsidRDefault="00554507" w:rsidP="003E01B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 бюджетно - финансовым вопросам (председатель -  Стовба Г.Л.).</w:t>
      </w: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54507" w:rsidRPr="00091F33" w:rsidRDefault="00554507" w:rsidP="003E01B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законную силу со дня официального опубликования в общественно- политической газете «Земля боготольская». </w:t>
      </w: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4507" w:rsidRDefault="00554507" w:rsidP="003E01B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4507" w:rsidRPr="00F1143B" w:rsidRDefault="00554507" w:rsidP="00F1143B">
      <w:pPr>
        <w:pStyle w:val="BodyText"/>
        <w:rPr>
          <w:rFonts w:ascii="Times New Roman" w:hAnsi="Times New Roman"/>
          <w:sz w:val="28"/>
          <w:szCs w:val="28"/>
        </w:rPr>
      </w:pPr>
      <w:r w:rsidRPr="00F1143B">
        <w:rPr>
          <w:rFonts w:ascii="Times New Roman" w:hAnsi="Times New Roman"/>
          <w:sz w:val="28"/>
          <w:szCs w:val="28"/>
        </w:rPr>
        <w:t>Председатель Юрьевского</w:t>
      </w:r>
      <w:r w:rsidRPr="00F114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1143B">
        <w:rPr>
          <w:rFonts w:ascii="Times New Roman" w:hAnsi="Times New Roman"/>
          <w:sz w:val="28"/>
          <w:szCs w:val="28"/>
        </w:rPr>
        <w:t>Глава Юрьевского сельсовета</w:t>
      </w:r>
    </w:p>
    <w:p w:rsidR="00554507" w:rsidRPr="00F1143B" w:rsidRDefault="00554507" w:rsidP="00F1143B">
      <w:pPr>
        <w:pStyle w:val="BodyText"/>
        <w:rPr>
          <w:rFonts w:ascii="Times New Roman" w:hAnsi="Times New Roman"/>
          <w:sz w:val="28"/>
          <w:szCs w:val="28"/>
        </w:rPr>
      </w:pPr>
      <w:r w:rsidRPr="00F1143B">
        <w:rPr>
          <w:rFonts w:ascii="Times New Roman" w:hAnsi="Times New Roman"/>
          <w:sz w:val="28"/>
          <w:szCs w:val="28"/>
        </w:rPr>
        <w:t xml:space="preserve">сельского Совета депутатов  </w:t>
      </w:r>
    </w:p>
    <w:p w:rsidR="00554507" w:rsidRPr="00F1143B" w:rsidRDefault="00554507" w:rsidP="00F1143B">
      <w:pPr>
        <w:pStyle w:val="BodyText"/>
        <w:rPr>
          <w:rFonts w:ascii="Times New Roman" w:hAnsi="Times New Roman"/>
          <w:sz w:val="28"/>
          <w:szCs w:val="28"/>
        </w:rPr>
      </w:pPr>
      <w:r w:rsidRPr="00F1143B">
        <w:rPr>
          <w:rFonts w:ascii="Times New Roman" w:hAnsi="Times New Roman"/>
          <w:sz w:val="28"/>
          <w:szCs w:val="28"/>
        </w:rPr>
        <w:t>___________Е.Н.Шалудкина                                    ____________</w:t>
      </w:r>
      <w:r>
        <w:rPr>
          <w:rFonts w:ascii="Times New Roman" w:hAnsi="Times New Roman"/>
          <w:sz w:val="28"/>
          <w:szCs w:val="28"/>
        </w:rPr>
        <w:t>И.М.Леднева</w:t>
      </w:r>
    </w:p>
    <w:p w:rsidR="00554507" w:rsidRPr="00497C70" w:rsidRDefault="00554507" w:rsidP="003E01BE">
      <w:pPr>
        <w:pStyle w:val="NoSpacing"/>
        <w:rPr>
          <w:rFonts w:ascii="Times New Roman" w:hAnsi="Times New Roman"/>
          <w:sz w:val="28"/>
          <w:szCs w:val="28"/>
        </w:rPr>
      </w:pPr>
    </w:p>
    <w:p w:rsidR="00554507" w:rsidRDefault="00554507"/>
    <w:sectPr w:rsidR="00554507" w:rsidSect="00F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93E5D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BA31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8644B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7C03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2CF4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C25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8E06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E2A9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70F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2CC5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F415815"/>
    <w:multiLevelType w:val="multilevel"/>
    <w:tmpl w:val="B8C4DF1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2225"/>
    <w:rsid w:val="00035839"/>
    <w:rsid w:val="00091F33"/>
    <w:rsid w:val="000F1C36"/>
    <w:rsid w:val="00157650"/>
    <w:rsid w:val="00330231"/>
    <w:rsid w:val="0039538E"/>
    <w:rsid w:val="003A1D93"/>
    <w:rsid w:val="003B4FB6"/>
    <w:rsid w:val="003E01BE"/>
    <w:rsid w:val="003F0376"/>
    <w:rsid w:val="0041093D"/>
    <w:rsid w:val="00497C70"/>
    <w:rsid w:val="00554507"/>
    <w:rsid w:val="005D497F"/>
    <w:rsid w:val="00612048"/>
    <w:rsid w:val="00630923"/>
    <w:rsid w:val="006C5535"/>
    <w:rsid w:val="007203F2"/>
    <w:rsid w:val="00722541"/>
    <w:rsid w:val="008011DC"/>
    <w:rsid w:val="00803948"/>
    <w:rsid w:val="008B76E3"/>
    <w:rsid w:val="008E49C3"/>
    <w:rsid w:val="00946D4E"/>
    <w:rsid w:val="009519FB"/>
    <w:rsid w:val="00A05DBF"/>
    <w:rsid w:val="00A2444D"/>
    <w:rsid w:val="00A35EA8"/>
    <w:rsid w:val="00A867B3"/>
    <w:rsid w:val="00AC5C2F"/>
    <w:rsid w:val="00AD77F0"/>
    <w:rsid w:val="00BD42C6"/>
    <w:rsid w:val="00C77042"/>
    <w:rsid w:val="00CA45B0"/>
    <w:rsid w:val="00D42DA0"/>
    <w:rsid w:val="00DB07F8"/>
    <w:rsid w:val="00F1143B"/>
    <w:rsid w:val="00F2285D"/>
    <w:rsid w:val="00F316F8"/>
    <w:rsid w:val="00F46FD4"/>
    <w:rsid w:val="00F8152F"/>
    <w:rsid w:val="00F84A21"/>
    <w:rsid w:val="00F9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1B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E01B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01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2254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114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867B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2</Pages>
  <Words>381</Words>
  <Characters>2176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19</cp:revision>
  <cp:lastPrinted>2004-12-31T17:09:00Z</cp:lastPrinted>
  <dcterms:created xsi:type="dcterms:W3CDTF">2015-10-28T04:17:00Z</dcterms:created>
  <dcterms:modified xsi:type="dcterms:W3CDTF">2004-12-31T20:02:00Z</dcterms:modified>
</cp:coreProperties>
</file>